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AD5AD" w14:textId="77777777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BADCOK</w:t>
      </w:r>
      <w:r>
        <w:rPr>
          <w:rFonts w:ascii="Times New Roman" w:hAnsi="Times New Roman" w:cs="Times New Roman"/>
        </w:rPr>
        <w:t xml:space="preserve">        (fl.1484)</w:t>
      </w:r>
    </w:p>
    <w:p w14:paraId="6D344030" w14:textId="77777777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Staplehurst, Kent. Yeoman.</w:t>
      </w:r>
    </w:p>
    <w:p w14:paraId="088F5253" w14:textId="77777777" w:rsidR="00191479" w:rsidRDefault="00191479" w:rsidP="00191479">
      <w:pPr>
        <w:rPr>
          <w:rFonts w:ascii="Times New Roman" w:hAnsi="Times New Roman" w:cs="Times New Roman"/>
        </w:rPr>
      </w:pPr>
    </w:p>
    <w:p w14:paraId="7D55E861" w14:textId="485E3E7A" w:rsidR="00191479" w:rsidRDefault="00191479" w:rsidP="00191479">
      <w:pPr>
        <w:rPr>
          <w:rFonts w:ascii="Times New Roman" w:hAnsi="Times New Roman" w:cs="Times New Roman"/>
        </w:rPr>
      </w:pPr>
    </w:p>
    <w:p w14:paraId="3AD72E37" w14:textId="77777777" w:rsidR="00EE53BC" w:rsidRDefault="00EE53BC" w:rsidP="00EE53BC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Thomas Hill of London, Alderman(q.v.), brought a plaint of debt against him,</w:t>
      </w:r>
    </w:p>
    <w:p w14:paraId="6C14CD4B" w14:textId="77777777" w:rsidR="00EE53BC" w:rsidRDefault="00EE53BC" w:rsidP="00EE53BC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John Barrowe of Frittenden(q.v.) and Richard Gilford of </w:t>
      </w:r>
    </w:p>
    <w:p w14:paraId="7514A3DD" w14:textId="77777777" w:rsidR="00EE53BC" w:rsidRDefault="00EE53BC" w:rsidP="00EE53BC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Rolvenden(q.v.).</w:t>
      </w:r>
    </w:p>
    <w:p w14:paraId="628F9F17" w14:textId="61479E2A" w:rsidR="00EE53BC" w:rsidRPr="00EE53BC" w:rsidRDefault="00EE53BC" w:rsidP="00EE53BC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63C0D436" w14:textId="77777777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Hill of London, grocer(q.v.), brought a plaint of debt against him</w:t>
      </w:r>
    </w:p>
    <w:p w14:paraId="779A08EF" w14:textId="77777777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Richard Gilford of Rolvenden(q.v.).</w:t>
      </w:r>
    </w:p>
    <w:p w14:paraId="6B55B98C" w14:textId="77777777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2BC3275" w14:textId="77777777" w:rsidR="00191479" w:rsidRDefault="00191479" w:rsidP="00191479">
      <w:pPr>
        <w:rPr>
          <w:rFonts w:ascii="Times New Roman" w:hAnsi="Times New Roman" w:cs="Times New Roman"/>
        </w:rPr>
      </w:pPr>
    </w:p>
    <w:p w14:paraId="18E8A36C" w14:textId="77777777" w:rsidR="00191479" w:rsidRDefault="00191479" w:rsidP="00191479">
      <w:pPr>
        <w:rPr>
          <w:rFonts w:ascii="Times New Roman" w:hAnsi="Times New Roman" w:cs="Times New Roman"/>
        </w:rPr>
      </w:pPr>
    </w:p>
    <w:p w14:paraId="2FD235CF" w14:textId="138BA83F" w:rsidR="00191479" w:rsidRDefault="00191479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January 2018</w:t>
      </w:r>
    </w:p>
    <w:p w14:paraId="6FC23D72" w14:textId="2DE2BF49" w:rsidR="00EE53BC" w:rsidRDefault="00EE53BC" w:rsidP="001914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May 2021</w:t>
      </w:r>
    </w:p>
    <w:p w14:paraId="13C7E031" w14:textId="77777777" w:rsidR="006B2F86" w:rsidRPr="00E71FC3" w:rsidRDefault="00EE53BC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36111" w14:textId="77777777" w:rsidR="00191479" w:rsidRDefault="00191479" w:rsidP="00E71FC3">
      <w:r>
        <w:separator/>
      </w:r>
    </w:p>
  </w:endnote>
  <w:endnote w:type="continuationSeparator" w:id="0">
    <w:p w14:paraId="186BAA9C" w14:textId="77777777" w:rsidR="00191479" w:rsidRDefault="001914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B3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071A4" w14:textId="77777777" w:rsidR="00191479" w:rsidRDefault="00191479" w:rsidP="00E71FC3">
      <w:r>
        <w:separator/>
      </w:r>
    </w:p>
  </w:footnote>
  <w:footnote w:type="continuationSeparator" w:id="0">
    <w:p w14:paraId="79265B66" w14:textId="77777777" w:rsidR="00191479" w:rsidRDefault="001914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479"/>
    <w:rsid w:val="001914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53B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1362C"/>
  <w15:chartTrackingRefBased/>
  <w15:docId w15:val="{4CF0A23C-EED4-4D57-AEEA-F3053E71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4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1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2018-02-02T20:48:00Z</dcterms:created>
  <dcterms:modified xsi:type="dcterms:W3CDTF">2021-05-28T13:15:00Z</dcterms:modified>
</cp:coreProperties>
</file>